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Lewisham West and East Dulwich</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Lewisham West and East Dulwich</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Lewisham West and East Dulwich</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Lewisham West and East Dulwich</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Lewisham West and East Dulwich</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10.9%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Lewisham West and East Dulwich are estimated to have a score of 1-2 on the PGSI (low-risk gambling), whilst </w:t>
      </w:r>
      <w:r w:rsidRPr="00773DF7">
        <w:rPr>
          <w:rFonts w:ascii="Libre Franklin Light" w:hAnsi="Libre Franklin Light" w:cs="Calibri Light"/>
          <w:b/>
          <w:bCs/>
          <w:color w:val="C45911" w:themeColor="accent2" w:themeShade="BF"/>
        </w:rPr>
        <w:t xml:space="preserve">6.0%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7.0%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78.7% </w:t>
      </w:r>
      <w:r w:rsidRPr="004747BF">
        <w:rPr>
          <w:rFonts w:ascii="Libre Franklin Light" w:eastAsia="Times New Roman" w:hAnsi="Libre Franklin Light" w:cs="Calibri Light"/>
        </w:rPr>
        <w:t xml:space="preserve">of those respondents classified as PGSI 8+ in Lewisham West and East Dulwich</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Lewisham West and East Dulwich is estimated to be </w:t>
      </w:r>
      <w:r w:rsidRPr="00773DF7">
        <w:rPr>
          <w:rFonts w:ascii="Libre Franklin Light" w:eastAsia="Times New Roman" w:hAnsi="Libre Franklin Light" w:cs="Calibri Light"/>
          <w:b/>
          <w:bCs/>
          <w:color w:val="C45911" w:themeColor="accent2" w:themeShade="BF"/>
        </w:rPr>
        <w:t xml:space="preserve">£4,095,438</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Lewisham West and East Dulwich</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23.9%</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Lewisham West and East Dulwich</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10.9%</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Lewisham West and East Dulwich</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6.0%</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Lewisham West and East Dulwich</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7.0%</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higher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Lewisham West and East Dulwich.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Lewisham West and East Dulwich</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Lewisham West and East Dulwich.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Lewisham West and East Dulwich</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8.4%</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38.9%</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Lewisham West and East Dulwich</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78.7%</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Lewisham West and East Dulwich.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Lewisham West and East Dulwich</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5.6%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50.9%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Lewisham West and East Dulwich</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Lewisham West and East Dulwich</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75.0%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Lewisham West and East Dulwich</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Lewisham West and East Dulwich</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Lewisham West and East Dulwich</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£4,095,438</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Lewisham West and East Dulwich</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£66,708</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£1,379,558</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£98,827</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£27,795</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£50,957</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£2,471,593</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£4,095,438</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Lewisham West and East Dulwich</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Lewisham West and East Dulwich</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25.0%</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Lewisham West and East Dulwich</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20.5%</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Lewisham West and East Dulwich</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38.6%</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Lewisham West and East Dulwich</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2.1%</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Lewisham West and East Dulwich</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64.8%</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Lewisham West and East Dulwich</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higher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25.0%</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Lewisham West and East Dulwich</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20.5%</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Lewisham West and East Dulwich</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38.6%</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Lewisham West and East Dulwich</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similar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2.1%</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Lewisham West and East Dulwich</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64.8%</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Lewisham West and East Dulwich</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183B4305-0C6D-41CF-A85B-3F4AF94FE42F}"/>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